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DB1C9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1AA3484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D6888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010EC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Robert Vaus(q.v.) and John Franke(q.v.), as the executors of Thomas </w:t>
      </w:r>
    </w:p>
    <w:p w14:paraId="7DE5F1EA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Neve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Cutteler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797EA972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Cutteler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Beccles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John</w:t>
      </w:r>
    </w:p>
    <w:p w14:paraId="0B377BF8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Baron of Hadleigh(q.v.), Edmund Yelverton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Theberton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William</w:t>
      </w:r>
    </w:p>
    <w:p w14:paraId="6A9B8ED1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Grove of Stratford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[all places are in Suffolk].</w:t>
      </w:r>
    </w:p>
    <w:p w14:paraId="6CC2CAD4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7EC1E3B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50709D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FCECD6" w14:textId="77777777" w:rsidR="001A5E6E" w:rsidRDefault="001A5E6E" w:rsidP="001A5E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10B5C52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 w:rsidSect="001A5E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BA7D5" w14:textId="77777777" w:rsidR="001A5E6E" w:rsidRDefault="001A5E6E" w:rsidP="009139A6">
      <w:r>
        <w:separator/>
      </w:r>
    </w:p>
  </w:endnote>
  <w:endnote w:type="continuationSeparator" w:id="0">
    <w:p w14:paraId="7485B25B" w14:textId="77777777" w:rsidR="001A5E6E" w:rsidRDefault="001A5E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EB5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31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B7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1BC7" w14:textId="77777777" w:rsidR="001A5E6E" w:rsidRDefault="001A5E6E" w:rsidP="009139A6">
      <w:r>
        <w:separator/>
      </w:r>
    </w:p>
  </w:footnote>
  <w:footnote w:type="continuationSeparator" w:id="0">
    <w:p w14:paraId="249B4922" w14:textId="77777777" w:rsidR="001A5E6E" w:rsidRDefault="001A5E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3C7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14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A1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6E"/>
    <w:rsid w:val="000666E0"/>
    <w:rsid w:val="001A5E6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A5169"/>
  <w15:chartTrackingRefBased/>
  <w15:docId w15:val="{23506312-918C-470A-9E63-69D1A2AE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A5E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2022-05-30T08:43:00Z</dcterms:created>
  <dcterms:modified xsi:type="dcterms:W3CDTF">2022-05-30T08:45:00Z</dcterms:modified>
</cp:coreProperties>
</file>